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65_034-2026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Geschwister-Scholl-Gymnasium Erweiterungsbau - Fassade GU</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